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A39B8" w14:textId="77777777" w:rsidR="0055606A" w:rsidRDefault="0055606A" w:rsidP="005560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MARCHEFORD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fl.1452)</w:t>
      </w:r>
    </w:p>
    <w:p w14:paraId="71E54E0A" w14:textId="77777777" w:rsidR="0055606A" w:rsidRDefault="0055606A" w:rsidP="005560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Ironmonger.</w:t>
      </w:r>
    </w:p>
    <w:p w14:paraId="04EFBBC4" w14:textId="77777777" w:rsidR="0055606A" w:rsidRDefault="0055606A" w:rsidP="0055606A">
      <w:pPr>
        <w:pStyle w:val="NoSpacing"/>
        <w:rPr>
          <w:rFonts w:cs="Times New Roman"/>
          <w:szCs w:val="24"/>
        </w:rPr>
      </w:pPr>
    </w:p>
    <w:p w14:paraId="7C02F17E" w14:textId="77777777" w:rsidR="0055606A" w:rsidRDefault="0055606A" w:rsidP="0055606A">
      <w:pPr>
        <w:pStyle w:val="NoSpacing"/>
        <w:rPr>
          <w:rFonts w:cs="Times New Roman"/>
          <w:szCs w:val="24"/>
        </w:rPr>
      </w:pPr>
    </w:p>
    <w:p w14:paraId="17F75DD2" w14:textId="77777777" w:rsidR="0055606A" w:rsidRDefault="0055606A" w:rsidP="005560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Mar.1452</w:t>
      </w:r>
      <w:r>
        <w:rPr>
          <w:rFonts w:cs="Times New Roman"/>
          <w:szCs w:val="24"/>
        </w:rPr>
        <w:tab/>
        <w:t xml:space="preserve">Gift of his goods and chattels to Thomas </w:t>
      </w:r>
      <w:proofErr w:type="spellStart"/>
      <w:r>
        <w:rPr>
          <w:rFonts w:cs="Times New Roman"/>
          <w:szCs w:val="24"/>
        </w:rPr>
        <w:t>Dorchestre</w:t>
      </w:r>
      <w:proofErr w:type="spellEnd"/>
      <w:r>
        <w:rPr>
          <w:rFonts w:cs="Times New Roman"/>
          <w:szCs w:val="24"/>
        </w:rPr>
        <w:t xml:space="preserve"> of London, ironmonger(q.v.),</w:t>
      </w:r>
    </w:p>
    <w:p w14:paraId="07D6FC43" w14:textId="77777777" w:rsidR="0055606A" w:rsidRDefault="0055606A" w:rsidP="005560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atte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Wode</w:t>
      </w:r>
      <w:proofErr w:type="spellEnd"/>
      <w:r>
        <w:rPr>
          <w:rFonts w:cs="Times New Roman"/>
          <w:szCs w:val="24"/>
        </w:rPr>
        <w:t xml:space="preserve"> of London, bowyer(q.v.), and Thomas </w:t>
      </w:r>
      <w:proofErr w:type="spellStart"/>
      <w:r>
        <w:rPr>
          <w:rFonts w:cs="Times New Roman"/>
          <w:szCs w:val="24"/>
        </w:rPr>
        <w:t>Partrich</w:t>
      </w:r>
      <w:proofErr w:type="spellEnd"/>
      <w:r>
        <w:rPr>
          <w:rFonts w:cs="Times New Roman"/>
          <w:szCs w:val="24"/>
        </w:rPr>
        <w:t xml:space="preserve"> of London,</w:t>
      </w:r>
    </w:p>
    <w:p w14:paraId="5D9847F1" w14:textId="77777777" w:rsidR="0055606A" w:rsidRDefault="0055606A" w:rsidP="005560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grocer(q.v.).</w:t>
      </w:r>
    </w:p>
    <w:p w14:paraId="360CCBD5" w14:textId="77777777" w:rsidR="0055606A" w:rsidRDefault="0055606A" w:rsidP="0055606A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177)</w:t>
      </w:r>
    </w:p>
    <w:p w14:paraId="23F477B5" w14:textId="77777777" w:rsidR="0055606A" w:rsidRDefault="0055606A" w:rsidP="0055606A">
      <w:pPr>
        <w:pStyle w:val="NoSpacing"/>
        <w:rPr>
          <w:rFonts w:cs="Times New Roman"/>
          <w:szCs w:val="24"/>
        </w:rPr>
      </w:pPr>
    </w:p>
    <w:p w14:paraId="74A11F9C" w14:textId="77777777" w:rsidR="0055606A" w:rsidRDefault="0055606A" w:rsidP="0055606A">
      <w:pPr>
        <w:pStyle w:val="NoSpacing"/>
        <w:rPr>
          <w:rFonts w:cs="Times New Roman"/>
          <w:szCs w:val="24"/>
        </w:rPr>
      </w:pPr>
    </w:p>
    <w:p w14:paraId="6446A11A" w14:textId="77777777" w:rsidR="0055606A" w:rsidRDefault="0055606A" w:rsidP="005560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July 2023</w:t>
      </w:r>
    </w:p>
    <w:p w14:paraId="0F3FCE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B51B0" w14:textId="77777777" w:rsidR="0055606A" w:rsidRDefault="0055606A" w:rsidP="009139A6">
      <w:r>
        <w:separator/>
      </w:r>
    </w:p>
  </w:endnote>
  <w:endnote w:type="continuationSeparator" w:id="0">
    <w:p w14:paraId="11D51620" w14:textId="77777777" w:rsidR="0055606A" w:rsidRDefault="005560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490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A2E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FA3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36832" w14:textId="77777777" w:rsidR="0055606A" w:rsidRDefault="0055606A" w:rsidP="009139A6">
      <w:r>
        <w:separator/>
      </w:r>
    </w:p>
  </w:footnote>
  <w:footnote w:type="continuationSeparator" w:id="0">
    <w:p w14:paraId="40F93680" w14:textId="77777777" w:rsidR="0055606A" w:rsidRDefault="005560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E16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74A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35E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06A"/>
    <w:rsid w:val="000666E0"/>
    <w:rsid w:val="002510B7"/>
    <w:rsid w:val="0055606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0A7D6"/>
  <w15:chartTrackingRefBased/>
  <w15:docId w15:val="{2D19FE45-8499-422E-BD65-FC11DC197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2023-07-23T20:55:00Z</dcterms:created>
  <dcterms:modified xsi:type="dcterms:W3CDTF">2023-07-23T20:55:00Z</dcterms:modified>
</cp:coreProperties>
</file>